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206" w:rsidRDefault="00166206" w:rsidP="00166206">
      <w:pPr>
        <w:ind w:right="1"/>
        <w:jc w:val="right"/>
        <w:rPr>
          <w:noProof/>
        </w:rPr>
      </w:pPr>
      <w:r>
        <w:rPr>
          <w:noProof/>
        </w:rPr>
        <w:t>Приложение № 1</w:t>
      </w:r>
    </w:p>
    <w:p w:rsidR="00166206" w:rsidRDefault="00166206" w:rsidP="00166206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166206" w:rsidRDefault="00166206" w:rsidP="00166206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166206" w:rsidRDefault="00166206" w:rsidP="00166206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166206" w:rsidRDefault="00166206" w:rsidP="00166206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166206" w:rsidRDefault="00166206" w:rsidP="00166206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01.05.2024 по 31.05.2024</w:t>
      </w:r>
    </w:p>
    <w:p w:rsidR="00166206" w:rsidRDefault="00166206" w:rsidP="00166206">
      <w:pPr>
        <w:jc w:val="center"/>
        <w:rPr>
          <w:noProof/>
          <w:sz w:val="24"/>
        </w:rPr>
      </w:pPr>
    </w:p>
    <w:p w:rsidR="00166206" w:rsidRDefault="00166206" w:rsidP="00166206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4F1141" w:rsidRPr="00166206" w:rsidRDefault="004F1141">
      <w:pPr>
        <w:jc w:val="center"/>
        <w:rPr>
          <w:noProof/>
          <w:sz w:val="18"/>
        </w:rPr>
      </w:pPr>
    </w:p>
    <w:tbl>
      <w:tblPr>
        <w:tblW w:w="10232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719"/>
      </w:tblGrid>
      <w:tr w:rsidR="004F1141" w:rsidTr="00166206">
        <w:trPr>
          <w:cantSplit/>
          <w:trHeight w:val="207"/>
        </w:trPr>
        <w:tc>
          <w:tcPr>
            <w:tcW w:w="7513" w:type="dxa"/>
            <w:vMerge w:val="restart"/>
          </w:tcPr>
          <w:p w:rsidR="004F1141" w:rsidRPr="00166206" w:rsidRDefault="004F1141">
            <w:pPr>
              <w:jc w:val="center"/>
              <w:rPr>
                <w:noProof/>
                <w:sz w:val="18"/>
              </w:rPr>
            </w:pPr>
          </w:p>
          <w:p w:rsidR="004F1141" w:rsidRDefault="004D153E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719" w:type="dxa"/>
            <w:vMerge w:val="restart"/>
            <w:vAlign w:val="center"/>
          </w:tcPr>
          <w:p w:rsidR="004F1141" w:rsidRDefault="004D15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4F1141" w:rsidTr="00166206">
        <w:trPr>
          <w:cantSplit/>
          <w:trHeight w:val="437"/>
        </w:trPr>
        <w:tc>
          <w:tcPr>
            <w:tcW w:w="7513" w:type="dxa"/>
            <w:vMerge/>
          </w:tcPr>
          <w:p w:rsidR="004F1141" w:rsidRDefault="004F114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19" w:type="dxa"/>
            <w:vMerge/>
          </w:tcPr>
          <w:p w:rsidR="004F1141" w:rsidRDefault="004F1141">
            <w:pPr>
              <w:jc w:val="center"/>
              <w:rPr>
                <w:noProof/>
                <w:sz w:val="18"/>
              </w:rPr>
            </w:pPr>
          </w:p>
        </w:tc>
      </w:tr>
      <w:tr w:rsidR="004F1141" w:rsidTr="00166206">
        <w:trPr>
          <w:cantSplit/>
        </w:trPr>
        <w:tc>
          <w:tcPr>
            <w:tcW w:w="7513" w:type="dxa"/>
          </w:tcPr>
          <w:p w:rsidR="004F1141" w:rsidRDefault="004D15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19" w:type="dxa"/>
          </w:tcPr>
          <w:p w:rsidR="004F1141" w:rsidRDefault="004D15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F1141" w:rsidTr="00166206">
        <w:trPr>
          <w:cantSplit/>
        </w:trPr>
        <w:tc>
          <w:tcPr>
            <w:tcW w:w="7513" w:type="dxa"/>
          </w:tcPr>
          <w:p w:rsidR="004F1141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719" w:type="dxa"/>
          </w:tcPr>
          <w:p w:rsidR="004F1141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</w:p>
        </w:tc>
      </w:tr>
      <w:tr w:rsidR="004D153E" w:rsidTr="00166206">
        <w:trPr>
          <w:cantSplit/>
        </w:trPr>
        <w:tc>
          <w:tcPr>
            <w:tcW w:w="7513" w:type="dxa"/>
          </w:tcPr>
          <w:p w:rsidR="004D153E" w:rsidRDefault="004D15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719" w:type="dxa"/>
          </w:tcPr>
          <w:p w:rsidR="004D153E" w:rsidRDefault="004D15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201</w:t>
            </w:r>
          </w:p>
        </w:tc>
      </w:tr>
    </w:tbl>
    <w:p w:rsidR="004F1141" w:rsidRDefault="004F1141">
      <w:pPr>
        <w:rPr>
          <w:noProof/>
        </w:rPr>
      </w:pPr>
    </w:p>
    <w:p w:rsidR="004F1141" w:rsidRDefault="004F1141">
      <w:pPr>
        <w:rPr>
          <w:noProof/>
        </w:rPr>
      </w:pPr>
      <w:bookmarkStart w:id="0" w:name="_GoBack"/>
      <w:bookmarkEnd w:id="0"/>
    </w:p>
    <w:sectPr w:rsidR="004F1141" w:rsidSect="00166206">
      <w:pgSz w:w="11907" w:h="16840" w:code="9"/>
      <w:pgMar w:top="568" w:right="70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53E"/>
    <w:rsid w:val="00166206"/>
    <w:rsid w:val="004D153E"/>
    <w:rsid w:val="004F1141"/>
    <w:rsid w:val="00F9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868C4-7934-4346-85E6-AC7847914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249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ВА</cp:lastModifiedBy>
  <cp:revision>3</cp:revision>
  <cp:lastPrinted>1899-12-31T17:00:00Z</cp:lastPrinted>
  <dcterms:created xsi:type="dcterms:W3CDTF">2024-06-10T04:58:00Z</dcterms:created>
  <dcterms:modified xsi:type="dcterms:W3CDTF">2024-06-11T01:28:00Z</dcterms:modified>
</cp:coreProperties>
</file>